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05F2CC64"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9F6503">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9F6503">
        <w:rPr>
          <w:rFonts w:ascii="Arial" w:hAnsi="Arial" w:cs="Arial"/>
          <w:b/>
          <w:bCs/>
        </w:rPr>
        <w:t>1</w:t>
      </w:r>
      <w:r w:rsidR="00A86166">
        <w:rPr>
          <w:rFonts w:ascii="Arial" w:hAnsi="Arial" w:cs="Arial"/>
          <w:b/>
          <w:bCs/>
        </w:rPr>
        <w:t>0</w:t>
      </w:r>
      <w:r w:rsidR="001A62E7">
        <w:rPr>
          <w:rFonts w:ascii="Arial" w:hAnsi="Arial" w:cs="Arial"/>
          <w:b/>
          <w:bCs/>
        </w:rPr>
        <w:t>0881</w:t>
      </w:r>
    </w:p>
    <w:p w14:paraId="49C683B7" w14:textId="57288B38" w:rsidR="00136C56" w:rsidRDefault="004B17E3" w:rsidP="009F650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9F6503">
        <w:rPr>
          <w:rFonts w:ascii="Arial" w:eastAsia="MS Mincho" w:hAnsi="Arial" w:cs="Arial"/>
          <w:b/>
          <w:bCs/>
          <w:lang w:eastAsia="ja-JP"/>
        </w:rPr>
        <w:t>January</w:t>
      </w:r>
      <w:r w:rsidR="009F6503" w:rsidRPr="00435F1E">
        <w:rPr>
          <w:rFonts w:ascii="Arial" w:eastAsia="MS Mincho" w:hAnsi="Arial" w:cs="Arial"/>
          <w:b/>
          <w:bCs/>
          <w:lang w:eastAsia="ja-JP"/>
        </w:rPr>
        <w:t xml:space="preserve"> </w:t>
      </w:r>
      <w:r w:rsidR="009F6503">
        <w:rPr>
          <w:rFonts w:ascii="Arial" w:eastAsia="MS Mincho" w:hAnsi="Arial" w:cs="Arial"/>
          <w:b/>
          <w:bCs/>
          <w:lang w:eastAsia="ja-JP"/>
        </w:rPr>
        <w:t>25</w:t>
      </w:r>
      <w:r w:rsidR="009F6503">
        <w:rPr>
          <w:rFonts w:ascii="Arial" w:eastAsia="MS Mincho" w:hAnsi="Arial" w:cs="Arial"/>
          <w:b/>
          <w:bCs/>
          <w:vertAlign w:val="superscript"/>
          <w:lang w:eastAsia="ja-JP"/>
        </w:rPr>
        <w:t>th</w:t>
      </w:r>
      <w:r w:rsidR="009F6503" w:rsidRPr="00435F1E">
        <w:rPr>
          <w:rFonts w:ascii="Arial" w:eastAsia="MS Mincho" w:hAnsi="Arial" w:cs="Arial"/>
          <w:b/>
          <w:bCs/>
          <w:lang w:eastAsia="ja-JP"/>
        </w:rPr>
        <w:t xml:space="preserve"> –</w:t>
      </w:r>
      <w:r w:rsidR="009F6503">
        <w:rPr>
          <w:rFonts w:ascii="Arial" w:eastAsia="MS Mincho" w:hAnsi="Arial" w:cs="Arial"/>
          <w:b/>
          <w:bCs/>
          <w:lang w:eastAsia="ja-JP"/>
        </w:rPr>
        <w:t xml:space="preserve"> February 5</w:t>
      </w:r>
      <w:r w:rsidR="009F6503" w:rsidRPr="00435F1E">
        <w:rPr>
          <w:rFonts w:ascii="Arial" w:eastAsia="MS Mincho" w:hAnsi="Arial" w:cs="Arial"/>
          <w:b/>
          <w:bCs/>
          <w:vertAlign w:val="superscript"/>
          <w:lang w:eastAsia="ja-JP"/>
        </w:rPr>
        <w:t>th</w:t>
      </w:r>
      <w:r w:rsidR="009F6503" w:rsidRPr="00435F1E">
        <w:rPr>
          <w:rFonts w:ascii="Arial" w:eastAsia="MS Mincho" w:hAnsi="Arial" w:cs="Arial"/>
          <w:b/>
          <w:bCs/>
          <w:lang w:eastAsia="ja-JP"/>
        </w:rPr>
        <w:t>, 20</w:t>
      </w:r>
      <w:r w:rsidR="009F6503">
        <w:rPr>
          <w:rFonts w:ascii="Arial" w:eastAsia="MS Mincho" w:hAnsi="Arial" w:cs="Arial"/>
          <w:b/>
          <w:bCs/>
          <w:lang w:eastAsia="ja-JP"/>
        </w:rPr>
        <w:t>21</w:t>
      </w:r>
    </w:p>
    <w:p w14:paraId="4971D7B5" w14:textId="77777777" w:rsidR="009F6503" w:rsidRPr="00A6576F" w:rsidRDefault="009F6503" w:rsidP="009F6503">
      <w:pPr>
        <w:tabs>
          <w:tab w:val="center" w:pos="4536"/>
          <w:tab w:val="right" w:pos="9072"/>
        </w:tabs>
        <w:rPr>
          <w:b/>
        </w:rPr>
      </w:pPr>
    </w:p>
    <w:p w14:paraId="5FB7E722" w14:textId="1063429A" w:rsidR="00E90E49" w:rsidRPr="00764EBC" w:rsidRDefault="00E90E49" w:rsidP="00311702">
      <w:pPr>
        <w:pStyle w:val="3GPPHeader"/>
      </w:pPr>
      <w:r w:rsidRPr="00764EBC">
        <w:t>Agenda Item:</w:t>
      </w:r>
      <w:r w:rsidRPr="00764EBC">
        <w:tab/>
      </w:r>
      <w:r w:rsidR="004063E9">
        <w:t>8</w:t>
      </w:r>
      <w:r w:rsidR="006A276B">
        <w:t>.</w:t>
      </w:r>
      <w:r w:rsidR="00451B62">
        <w:t>10</w:t>
      </w:r>
      <w:r w:rsidR="00AB061D">
        <w:t>.2.2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C9FEDF4" w:rsidR="00531215" w:rsidRPr="00764EBC" w:rsidRDefault="003D3C45" w:rsidP="00311702">
      <w:pPr>
        <w:pStyle w:val="3GPPHeader"/>
      </w:pPr>
      <w:r w:rsidRPr="00764EBC">
        <w:t>Title:</w:t>
      </w:r>
      <w:r w:rsidR="00E90E49" w:rsidRPr="00764EBC">
        <w:tab/>
      </w:r>
      <w:r w:rsidR="004063E9">
        <w:t xml:space="preserve">On </w:t>
      </w:r>
      <w:r w:rsidR="00D8745E">
        <w:t>User Plane Latency Reduction Mechanisms in</w:t>
      </w:r>
      <w:r w:rsidR="004063E9">
        <w:t xml:space="preserve"> </w:t>
      </w:r>
      <w:proofErr w:type="gramStart"/>
      <w:r w:rsidR="00BE0C85">
        <w:t>Non Terrestrial</w:t>
      </w:r>
      <w:proofErr w:type="gramEnd"/>
      <w:r w:rsidR="00BE0C85">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4A03EEC0" w:rsidR="001E7281" w:rsidRDefault="004063E9" w:rsidP="00B42AE4">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w:t>
      </w:r>
      <w:r w:rsidR="00247F20">
        <w:t>identifying solutions for</w:t>
      </w:r>
      <w:r w:rsidR="00D8745E">
        <w:t xml:space="preserve"> UL scheduling latency reductio</w:t>
      </w:r>
      <w:r w:rsidR="00DF1191">
        <w:t>n</w:t>
      </w:r>
      <w:r>
        <w:t xml:space="preserve">. </w:t>
      </w:r>
    </w:p>
    <w:p w14:paraId="30672A21" w14:textId="77777777" w:rsidR="00EC0D2F" w:rsidRPr="00E75532" w:rsidRDefault="00EC0D2F" w:rsidP="00416D56">
      <w:pPr>
        <w:jc w:val="both"/>
        <w:rPr>
          <w:szCs w:val="20"/>
        </w:rPr>
      </w:pPr>
    </w:p>
    <w:p w14:paraId="05E5CF06" w14:textId="08C0FF8D"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CF35DA">
        <w:rPr>
          <w:szCs w:val="20"/>
        </w:rPr>
        <w:t xml:space="preserve">topic </w:t>
      </w:r>
      <w:r w:rsidR="00247F20">
        <w:rPr>
          <w:szCs w:val="20"/>
        </w:rPr>
        <w:t xml:space="preserve">and </w:t>
      </w:r>
      <w:r w:rsidR="00734918">
        <w:rPr>
          <w:szCs w:val="20"/>
        </w:rPr>
        <w:t>potential</w:t>
      </w:r>
      <w:r w:rsidR="00247F20">
        <w:rPr>
          <w:szCs w:val="20"/>
        </w:rPr>
        <w:t xml:space="preserve"> solutions which </w:t>
      </w:r>
      <w:r w:rsidR="00734918">
        <w:rPr>
          <w:szCs w:val="20"/>
        </w:rPr>
        <w:t xml:space="preserve">RAN2 can look into to </w:t>
      </w:r>
      <w:r w:rsidR="00247F20">
        <w:rPr>
          <w:szCs w:val="20"/>
        </w:rPr>
        <w:t xml:space="preserve">help resolve </w:t>
      </w:r>
      <w:r w:rsidR="00CF35DA">
        <w:rPr>
          <w:szCs w:val="20"/>
        </w:rPr>
        <w:t>high scheduling latencies in UL</w:t>
      </w:r>
      <w:r w:rsidR="004F5A72">
        <w:rPr>
          <w:szCs w:val="20"/>
        </w:rPr>
        <w:t xml:space="preserve">. </w:t>
      </w:r>
    </w:p>
    <w:p w14:paraId="0992D43A" w14:textId="2FAA70CF" w:rsidR="00614C18" w:rsidRPr="00614C18" w:rsidRDefault="00EA5A5B" w:rsidP="00614C18">
      <w:pPr>
        <w:pStyle w:val="Heading1"/>
      </w:pPr>
      <w:r>
        <w:t>Discussion</w:t>
      </w:r>
    </w:p>
    <w:p w14:paraId="4A55F573" w14:textId="3183A7E1" w:rsidR="00614C18" w:rsidRDefault="00CF35DA" w:rsidP="00163AAA">
      <w:pPr>
        <w:pStyle w:val="Heading2"/>
        <w:jc w:val="both"/>
      </w:pPr>
      <w:r>
        <w:t>Satellite Round Trip Times</w:t>
      </w:r>
    </w:p>
    <w:p w14:paraId="2AAA415D" w14:textId="70C6E787" w:rsidR="00CF35DA" w:rsidRPr="00D26F6E" w:rsidRDefault="00632107" w:rsidP="00CC4F1E">
      <w:pPr>
        <w:tabs>
          <w:tab w:val="left" w:pos="1350"/>
        </w:tabs>
        <w:rPr>
          <w:rFonts w:eastAsia="Calibri"/>
          <w:lang w:eastAsia="en-US"/>
        </w:rPr>
      </w:pPr>
      <w:r>
        <w:t xml:space="preserve">Based on [3], </w:t>
      </w:r>
      <w:r w:rsidR="00CF35DA">
        <w:t>Figure 1. indicates the maximum round trip times for various satellite configurations. These configurations are indicated as a triple of [</w:t>
      </w:r>
      <w:r w:rsidR="00CF35DA" w:rsidRPr="00CF35DA">
        <w:rPr>
          <w:color w:val="FF0000"/>
        </w:rPr>
        <w:t>satellite altitude</w:t>
      </w:r>
      <w:r w:rsidR="00CF35DA">
        <w:t xml:space="preserve">| Cell size range | </w:t>
      </w:r>
      <w:r w:rsidR="00CF35DA" w:rsidRPr="00CF35DA">
        <w:rPr>
          <w:color w:val="00B050"/>
        </w:rPr>
        <w:t>RTT at max cell size</w:t>
      </w:r>
      <w:r w:rsidR="00CF35DA">
        <w:t xml:space="preserve">]. </w:t>
      </w:r>
      <w:r w:rsidR="00813AE1">
        <w:t xml:space="preserve">This is </w:t>
      </w:r>
      <w:r w:rsidR="00CC4F1E">
        <w:t xml:space="preserve">primarily </w:t>
      </w:r>
      <w:r w:rsidR="00813AE1">
        <w:t>due to the large propagation delays in these NTN systems</w:t>
      </w:r>
      <w:r w:rsidR="00CC4F1E">
        <w:t xml:space="preserve"> as opposed to existing terrestrial systems</w:t>
      </w:r>
      <w:r w:rsidR="00813AE1">
        <w:t xml:space="preserve">. Due to these large RTTs most request-response procedures of 3GPP will incur additional delays and will need </w:t>
      </w:r>
      <w:r w:rsidR="00CC4F1E">
        <w:t xml:space="preserve">to be optimized or enhanced. </w:t>
      </w:r>
      <w:r w:rsidR="00D26F6E">
        <w:t>An additional</w:t>
      </w:r>
      <w:r w:rsidR="00CC4F1E">
        <w:t xml:space="preserve"> outcome of these delays is increase in the burstiness of traffic at RLC and higher layers </w:t>
      </w:r>
      <w:r w:rsidR="00D26F6E">
        <w:t xml:space="preserve">using windowing techniques to move data </w:t>
      </w:r>
      <w:r w:rsidR="00CC4F1E">
        <w:t xml:space="preserve">especially </w:t>
      </w:r>
      <w:r w:rsidR="00D26F6E">
        <w:t>due to</w:t>
      </w:r>
      <w:r w:rsidR="00CC4F1E">
        <w:t xml:space="preserve"> the UE awaiting grant response</w:t>
      </w:r>
      <w:r w:rsidR="00D26F6E">
        <w:t>s</w:t>
      </w:r>
      <w:r w:rsidR="00CC4F1E">
        <w:t xml:space="preserve"> to its grant request</w:t>
      </w:r>
      <w:r w:rsidR="00D26F6E">
        <w:t>s</w:t>
      </w:r>
      <w:r w:rsidR="00CC4F1E">
        <w:t xml:space="preserve">. </w:t>
      </w:r>
      <w:r w:rsidR="00CC4F1E" w:rsidRPr="00D26F6E">
        <w:rPr>
          <w:rFonts w:eastAsia="Calibri"/>
          <w:lang w:eastAsia="en-US"/>
        </w:rPr>
        <w:t xml:space="preserve">The enhancements in these situations of UL scheduling </w:t>
      </w:r>
      <w:r w:rsidR="00D26F6E">
        <w:rPr>
          <w:rFonts w:eastAsia="Calibri"/>
          <w:lang w:eastAsia="en-US"/>
        </w:rPr>
        <w:t>for</w:t>
      </w:r>
      <w:r w:rsidR="00CC4F1E" w:rsidRPr="00D26F6E">
        <w:rPr>
          <w:rFonts w:eastAsia="Calibri"/>
          <w:lang w:eastAsia="en-US"/>
        </w:rPr>
        <w:t xml:space="preserve"> grants can happen in two ways</w:t>
      </w:r>
    </w:p>
    <w:p w14:paraId="5ECF55E2" w14:textId="1B1E00F5" w:rsidR="00CC4F1E" w:rsidRPr="00D26F6E" w:rsidRDefault="00CC4F1E" w:rsidP="00CC4F1E">
      <w:pPr>
        <w:pStyle w:val="ListParagraph"/>
        <w:numPr>
          <w:ilvl w:val="0"/>
          <w:numId w:val="25"/>
        </w:numPr>
        <w:tabs>
          <w:tab w:val="left" w:pos="1350"/>
        </w:tabs>
        <w:rPr>
          <w:rFonts w:ascii="Times New Roman" w:hAnsi="Times New Roman"/>
          <w:sz w:val="24"/>
          <w:szCs w:val="24"/>
        </w:rPr>
      </w:pPr>
      <w:r w:rsidRPr="00D26F6E">
        <w:rPr>
          <w:rFonts w:ascii="Times New Roman" w:hAnsi="Times New Roman"/>
          <w:sz w:val="24"/>
          <w:szCs w:val="24"/>
        </w:rPr>
        <w:t xml:space="preserve">UE providing additional information in </w:t>
      </w:r>
      <w:r w:rsidR="00D26F6E">
        <w:rPr>
          <w:rFonts w:ascii="Times New Roman" w:hAnsi="Times New Roman"/>
          <w:sz w:val="24"/>
          <w:szCs w:val="24"/>
        </w:rPr>
        <w:t>its</w:t>
      </w:r>
      <w:r w:rsidRPr="00D26F6E">
        <w:rPr>
          <w:rFonts w:ascii="Times New Roman" w:hAnsi="Times New Roman"/>
          <w:sz w:val="24"/>
          <w:szCs w:val="24"/>
        </w:rPr>
        <w:t xml:space="preserve"> requests for </w:t>
      </w:r>
      <w:r w:rsidR="008D7278" w:rsidRPr="00D26F6E">
        <w:rPr>
          <w:rFonts w:ascii="Times New Roman" w:hAnsi="Times New Roman"/>
          <w:sz w:val="24"/>
          <w:szCs w:val="24"/>
        </w:rPr>
        <w:t xml:space="preserve">initial </w:t>
      </w:r>
      <w:r w:rsidRPr="00D26F6E">
        <w:rPr>
          <w:rFonts w:ascii="Times New Roman" w:hAnsi="Times New Roman"/>
          <w:sz w:val="24"/>
          <w:szCs w:val="24"/>
        </w:rPr>
        <w:t xml:space="preserve">grants – </w:t>
      </w:r>
      <w:r w:rsidR="007D5241" w:rsidRPr="00D26F6E">
        <w:rPr>
          <w:rFonts w:ascii="Times New Roman" w:hAnsi="Times New Roman"/>
          <w:sz w:val="24"/>
          <w:szCs w:val="24"/>
        </w:rPr>
        <w:t xml:space="preserve">especially </w:t>
      </w:r>
      <w:proofErr w:type="gramStart"/>
      <w:r w:rsidRPr="00D26F6E">
        <w:rPr>
          <w:rFonts w:ascii="Times New Roman" w:hAnsi="Times New Roman"/>
          <w:sz w:val="24"/>
          <w:szCs w:val="24"/>
        </w:rPr>
        <w:t xml:space="preserve">in </w:t>
      </w:r>
      <w:r w:rsidR="007D5241" w:rsidRPr="00D26F6E">
        <w:rPr>
          <w:rFonts w:ascii="Times New Roman" w:hAnsi="Times New Roman"/>
          <w:sz w:val="24"/>
          <w:szCs w:val="24"/>
        </w:rPr>
        <w:t>regards to</w:t>
      </w:r>
      <w:proofErr w:type="gramEnd"/>
      <w:r w:rsidR="007D5241" w:rsidRPr="00D26F6E">
        <w:rPr>
          <w:rFonts w:ascii="Times New Roman" w:hAnsi="Times New Roman"/>
          <w:sz w:val="24"/>
          <w:szCs w:val="24"/>
        </w:rPr>
        <w:t xml:space="preserve"> </w:t>
      </w:r>
      <w:r w:rsidRPr="00D26F6E">
        <w:rPr>
          <w:rFonts w:ascii="Times New Roman" w:hAnsi="Times New Roman"/>
          <w:sz w:val="24"/>
          <w:szCs w:val="24"/>
        </w:rPr>
        <w:t>RACH</w:t>
      </w:r>
      <w:r w:rsidR="007D5241" w:rsidRPr="00D26F6E">
        <w:rPr>
          <w:rFonts w:ascii="Times New Roman" w:hAnsi="Times New Roman"/>
          <w:sz w:val="24"/>
          <w:szCs w:val="24"/>
        </w:rPr>
        <w:t xml:space="preserve"> </w:t>
      </w:r>
      <w:r w:rsidRPr="00D26F6E">
        <w:rPr>
          <w:rFonts w:ascii="Times New Roman" w:hAnsi="Times New Roman"/>
          <w:sz w:val="24"/>
          <w:szCs w:val="24"/>
        </w:rPr>
        <w:t xml:space="preserve">procedures </w:t>
      </w:r>
    </w:p>
    <w:p w14:paraId="5ACB9AA9" w14:textId="000E6CB9" w:rsidR="00CC4F1E" w:rsidRPr="00D26F6E" w:rsidRDefault="00CC4F1E" w:rsidP="00CC4F1E">
      <w:pPr>
        <w:pStyle w:val="ListParagraph"/>
        <w:numPr>
          <w:ilvl w:val="0"/>
          <w:numId w:val="25"/>
        </w:numPr>
        <w:tabs>
          <w:tab w:val="left" w:pos="1350"/>
        </w:tabs>
        <w:rPr>
          <w:sz w:val="24"/>
          <w:szCs w:val="24"/>
        </w:rPr>
      </w:pPr>
      <w:r w:rsidRPr="00D26F6E">
        <w:rPr>
          <w:rFonts w:ascii="Times New Roman" w:hAnsi="Times New Roman"/>
          <w:sz w:val="24"/>
          <w:szCs w:val="24"/>
        </w:rPr>
        <w:t xml:space="preserve">Network providing additional </w:t>
      </w:r>
      <w:r w:rsidR="00D26F6E">
        <w:rPr>
          <w:rFonts w:ascii="Times New Roman" w:hAnsi="Times New Roman"/>
          <w:sz w:val="24"/>
          <w:szCs w:val="24"/>
        </w:rPr>
        <w:t xml:space="preserve">grant </w:t>
      </w:r>
      <w:r w:rsidRPr="00D26F6E">
        <w:rPr>
          <w:rFonts w:ascii="Times New Roman" w:hAnsi="Times New Roman"/>
          <w:sz w:val="24"/>
          <w:szCs w:val="24"/>
        </w:rPr>
        <w:t xml:space="preserve">request opportunities to the UEs beyond those that currently </w:t>
      </w:r>
      <w:r w:rsidR="00D26F6E">
        <w:rPr>
          <w:rFonts w:ascii="Times New Roman" w:hAnsi="Times New Roman"/>
          <w:sz w:val="24"/>
          <w:szCs w:val="24"/>
        </w:rPr>
        <w:t xml:space="preserve">specified. A variation of this method is to introduce additional opportunities by defining newer request mechanisms. </w:t>
      </w:r>
    </w:p>
    <w:p w14:paraId="56A759C7" w14:textId="76C691F5" w:rsidR="00CC4F1E" w:rsidRDefault="00CC4F1E" w:rsidP="00CC4F1E">
      <w:pPr>
        <w:tabs>
          <w:tab w:val="left" w:pos="1350"/>
        </w:tabs>
      </w:pPr>
      <w:r>
        <w:t xml:space="preserve"> Both these mechanisms are discussed in detail in the following sub-sections.  </w:t>
      </w:r>
    </w:p>
    <w:p w14:paraId="49D4C7B9" w14:textId="2AEF0ABE" w:rsidR="007E2C26" w:rsidRDefault="007E2C26" w:rsidP="00632107">
      <w:pPr>
        <w:tabs>
          <w:tab w:val="left" w:pos="1350"/>
        </w:tabs>
      </w:pPr>
    </w:p>
    <w:p w14:paraId="2F7BE1F9" w14:textId="092AABD1" w:rsidR="007E2C26" w:rsidRDefault="00CF35DA" w:rsidP="00010BEE">
      <w:pPr>
        <w:tabs>
          <w:tab w:val="left" w:pos="1350"/>
        </w:tabs>
        <w:jc w:val="center"/>
      </w:pPr>
      <w:r w:rsidRPr="00CF35DA">
        <w:rPr>
          <w:noProof/>
        </w:rPr>
        <w:drawing>
          <wp:inline distT="0" distB="0" distL="0" distR="0" wp14:anchorId="450E3868" wp14:editId="52F5F060">
            <wp:extent cx="5118100" cy="1924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8100" cy="1924050"/>
                    </a:xfrm>
                    <a:prstGeom prst="rect">
                      <a:avLst/>
                    </a:prstGeom>
                  </pic:spPr>
                </pic:pic>
              </a:graphicData>
            </a:graphic>
          </wp:inline>
        </w:drawing>
      </w:r>
    </w:p>
    <w:p w14:paraId="45554D9C" w14:textId="77777777" w:rsidR="00CF35DA" w:rsidRDefault="00CF35DA" w:rsidP="00010BEE">
      <w:pPr>
        <w:tabs>
          <w:tab w:val="left" w:pos="1350"/>
        </w:tabs>
        <w:jc w:val="center"/>
        <w:rPr>
          <w:b/>
          <w:bCs/>
        </w:rPr>
      </w:pPr>
    </w:p>
    <w:p w14:paraId="254510B0" w14:textId="00F490B1" w:rsidR="00632107" w:rsidRDefault="00010BEE" w:rsidP="00CC4F1E">
      <w:pPr>
        <w:tabs>
          <w:tab w:val="left" w:pos="1350"/>
        </w:tabs>
        <w:jc w:val="center"/>
      </w:pPr>
      <w:r w:rsidRPr="00010BEE">
        <w:rPr>
          <w:b/>
          <w:bCs/>
        </w:rPr>
        <w:t>Figure 1.</w:t>
      </w:r>
      <w:r>
        <w:t xml:space="preserve"> </w:t>
      </w:r>
      <w:r w:rsidR="00CC4F1E">
        <w:t xml:space="preserve">Satellite Architectures, Cell Size Ranges and Maximum Round Trip Delays </w:t>
      </w:r>
    </w:p>
    <w:p w14:paraId="21E5B5D5" w14:textId="6088BCDC" w:rsidR="00163AAA" w:rsidRDefault="00CC4F1E" w:rsidP="00163AAA">
      <w:pPr>
        <w:pStyle w:val="Heading2"/>
        <w:jc w:val="both"/>
      </w:pPr>
      <w:r>
        <w:lastRenderedPageBreak/>
        <w:t xml:space="preserve">Enhancements to UE </w:t>
      </w:r>
      <w:r w:rsidR="008D7278">
        <w:t xml:space="preserve">RACH </w:t>
      </w:r>
      <w:r>
        <w:t>Request Procedures</w:t>
      </w:r>
    </w:p>
    <w:p w14:paraId="2FBC0014" w14:textId="533F5DA5" w:rsidR="007E2C26" w:rsidRDefault="007D5241" w:rsidP="007E2C26">
      <w:r>
        <w:t xml:space="preserve">In this section, we consider two of the basic mechanisms of UE requests </w:t>
      </w:r>
      <w:r w:rsidR="008D7278">
        <w:t xml:space="preserve">for </w:t>
      </w:r>
      <w:r>
        <w:t>RACH. Current 4-step RACH mechanism involves 2 back</w:t>
      </w:r>
      <w:r w:rsidR="00D26F6E">
        <w:t>-</w:t>
      </w:r>
      <w:r>
        <w:t>to</w:t>
      </w:r>
      <w:r w:rsidR="00D26F6E">
        <w:t>-</w:t>
      </w:r>
      <w:r>
        <w:t xml:space="preserve">back request-response </w:t>
      </w:r>
      <w:r w:rsidR="00D26F6E">
        <w:t>steps</w:t>
      </w:r>
      <w:r>
        <w:t xml:space="preserve"> (1.MSG1-MSG2, 2.MSG3-MSG4) </w:t>
      </w:r>
      <w:r w:rsidR="00D26F6E">
        <w:t>before a</w:t>
      </w:r>
      <w:r>
        <w:t xml:space="preserve"> UE </w:t>
      </w:r>
      <w:r w:rsidR="00D26F6E">
        <w:t>is</w:t>
      </w:r>
      <w:r>
        <w:t xml:space="preserve"> able to send</w:t>
      </w:r>
      <w:r w:rsidR="00D26F6E">
        <w:t xml:space="preserve"> any user plane</w:t>
      </w:r>
      <w:r>
        <w:t xml:space="preserve"> data from its </w:t>
      </w:r>
      <w:r w:rsidR="00D26F6E">
        <w:t>buffers to the network</w:t>
      </w:r>
      <w:r>
        <w:t>. The delay incurred for user data in GEO, MEO and even in many LEO scenarios is much higher than current terrestrial networks</w:t>
      </w:r>
      <w:r w:rsidR="008B07BB">
        <w:t xml:space="preserve"> leading to highly unreliable user experiences especially for the </w:t>
      </w:r>
      <w:proofErr w:type="spellStart"/>
      <w:r w:rsidR="008B07BB">
        <w:t>eMBB</w:t>
      </w:r>
      <w:proofErr w:type="spellEnd"/>
      <w:r w:rsidR="008B07BB">
        <w:t xml:space="preserve"> scenarios </w:t>
      </w:r>
      <w:r w:rsidR="00D26F6E">
        <w:t>indicated</w:t>
      </w:r>
      <w:r w:rsidR="008B07BB">
        <w:t xml:space="preserve"> in [3]</w:t>
      </w:r>
      <w:r>
        <w:t xml:space="preserve">. </w:t>
      </w:r>
      <w:r w:rsidR="008B07BB">
        <w:t>A basic form of the 4-Step RACH procedure</w:t>
      </w:r>
      <w:r w:rsidR="00B93D8C">
        <w:t xml:space="preserve"> is shown in Figure 2. </w:t>
      </w:r>
      <w:r w:rsidR="008B07BB">
        <w:t>Note that, t</w:t>
      </w:r>
      <w:r w:rsidR="00B93D8C">
        <w:t xml:space="preserve">he propagation delay and the processing delay </w:t>
      </w:r>
      <w:r w:rsidR="008B07BB">
        <w:t>as</w:t>
      </w:r>
      <w:r w:rsidR="00B93D8C">
        <w:t xml:space="preserve"> marked </w:t>
      </w:r>
      <w:r w:rsidR="008B07BB">
        <w:t>on the x</w:t>
      </w:r>
      <w:r w:rsidR="00D26F6E">
        <w:t>-</w:t>
      </w:r>
      <w:r w:rsidR="008B07BB">
        <w:t xml:space="preserve"> and the y</w:t>
      </w:r>
      <w:r w:rsidR="00D26F6E">
        <w:t>-</w:t>
      </w:r>
      <w:r w:rsidR="008B07BB">
        <w:t xml:space="preserve"> axes</w:t>
      </w:r>
      <w:r w:rsidR="00C054D4">
        <w:t xml:space="preserve"> respectively</w:t>
      </w:r>
      <w:r w:rsidR="008B07BB">
        <w:t xml:space="preserve">. </w:t>
      </w:r>
      <w:r w:rsidR="008D7278">
        <w:t>In</w:t>
      </w:r>
      <w:r w:rsidR="00B93D8C">
        <w:t xml:space="preserve"> </w:t>
      </w:r>
      <w:proofErr w:type="gramStart"/>
      <w:r w:rsidR="00BE0C85">
        <w:t>Non Terrestrial</w:t>
      </w:r>
      <w:proofErr w:type="gramEnd"/>
      <w:r w:rsidR="00BE0C85">
        <w:t xml:space="preserve"> Networks</w:t>
      </w:r>
      <w:r w:rsidR="00B93D8C">
        <w:t xml:space="preserve"> propagation delay &gt; processing delay as opposed to current terrestrial networks where </w:t>
      </w:r>
      <w:r w:rsidR="00D26F6E">
        <w:t xml:space="preserve">typically </w:t>
      </w:r>
      <w:r w:rsidR="00B93D8C">
        <w:t xml:space="preserve">processing delay </w:t>
      </w:r>
      <w:r w:rsidR="00D26F6E">
        <w:t>is not a major bottleneck criteria</w:t>
      </w:r>
      <w:r w:rsidR="00B93D8C">
        <w:t xml:space="preserve">. </w:t>
      </w:r>
      <w:r w:rsidR="00FB3AE8">
        <w:t>The network provides a small grant in MSG2 along with TA information for UE to request an RRC Connection</w:t>
      </w:r>
      <w:r w:rsidR="00A04093">
        <w:t xml:space="preserve"> which is then used by the UE to send the RRCConnectionRequest followed by subsequent grants for RRCConnectionSetupComplete. In some of the current deployments, UL grants are provided to the UE once the RRCConnectionSetupComplete message is received by the network. Each of these steps adds an additional round trip </w:t>
      </w:r>
      <w:r w:rsidR="00D26F6E">
        <w:t>on the</w:t>
      </w:r>
      <w:r w:rsidR="00A04093">
        <w:t xml:space="preserve"> long propagation delay </w:t>
      </w:r>
      <w:proofErr w:type="gramStart"/>
      <w:r w:rsidR="00BE0C85">
        <w:t>Non Terrestrial</w:t>
      </w:r>
      <w:proofErr w:type="gramEnd"/>
      <w:r w:rsidR="00BE0C85">
        <w:t xml:space="preserve"> Networks</w:t>
      </w:r>
      <w:r w:rsidR="00A04093">
        <w:t>. Additionally, in some deployments, these grants are provided only after the Security Mode Procedure is completed</w:t>
      </w:r>
      <w:r w:rsidR="00D26F6E">
        <w:t>,</w:t>
      </w:r>
      <w:r w:rsidR="00A04093">
        <w:t xml:space="preserve"> thus</w:t>
      </w:r>
      <w:r w:rsidR="00D26F6E">
        <w:t>,</w:t>
      </w:r>
      <w:r w:rsidR="00A04093">
        <w:t xml:space="preserve"> incurring additional round trip procedural latencies to the network. </w:t>
      </w:r>
      <w:r w:rsidR="00D26F6E">
        <w:t>The</w:t>
      </w:r>
      <w:r w:rsidR="00E87153">
        <w:t xml:space="preserve"> application PDUs </w:t>
      </w:r>
      <w:r w:rsidR="00D26F6E">
        <w:t>accumulate</w:t>
      </w:r>
      <w:r w:rsidR="00E87153">
        <w:t xml:space="preserve"> on the UE </w:t>
      </w:r>
      <w:r w:rsidR="00D26F6E">
        <w:t xml:space="preserve">buffers during these procedural latencies </w:t>
      </w:r>
      <w:r w:rsidR="00E87153">
        <w:t>introduc</w:t>
      </w:r>
      <w:r w:rsidR="00D26F6E">
        <w:t>ing</w:t>
      </w:r>
      <w:r w:rsidR="00E87153">
        <w:t xml:space="preserve"> burstiness. </w:t>
      </w:r>
    </w:p>
    <w:p w14:paraId="2D2DDDFA" w14:textId="7EF340BF" w:rsidR="007D5241" w:rsidRDefault="007D5241" w:rsidP="007E2C26"/>
    <w:p w14:paraId="4D334DB6" w14:textId="4DEF41AE" w:rsidR="007D5241" w:rsidRPr="007D5241" w:rsidRDefault="00FB3AE8" w:rsidP="00FB3AE8">
      <w:pPr>
        <w:jc w:val="center"/>
      </w:pPr>
      <w:r w:rsidRPr="00FB3AE8">
        <w:rPr>
          <w:noProof/>
        </w:rPr>
        <w:drawing>
          <wp:inline distT="0" distB="0" distL="0" distR="0" wp14:anchorId="6EB79F07" wp14:editId="5A2153C7">
            <wp:extent cx="3162300" cy="1765300"/>
            <wp:effectExtent l="0" t="0" r="0" b="0"/>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pic:nvPicPr>
                  <pic:blipFill>
                    <a:blip r:embed="rId9"/>
                    <a:stretch>
                      <a:fillRect/>
                    </a:stretch>
                  </pic:blipFill>
                  <pic:spPr>
                    <a:xfrm>
                      <a:off x="0" y="0"/>
                      <a:ext cx="3162300" cy="1765300"/>
                    </a:xfrm>
                    <a:prstGeom prst="rect">
                      <a:avLst/>
                    </a:prstGeom>
                  </pic:spPr>
                </pic:pic>
              </a:graphicData>
            </a:graphic>
          </wp:inline>
        </w:drawing>
      </w:r>
    </w:p>
    <w:p w14:paraId="40335809" w14:textId="11E886DE" w:rsidR="008B07BB" w:rsidRDefault="008B07BB" w:rsidP="008B07BB">
      <w:pPr>
        <w:pStyle w:val="Heading2"/>
        <w:numPr>
          <w:ilvl w:val="0"/>
          <w:numId w:val="0"/>
        </w:numPr>
        <w:ind w:left="576"/>
        <w:jc w:val="center"/>
        <w:rPr>
          <w:sz w:val="24"/>
          <w:szCs w:val="24"/>
        </w:rPr>
      </w:pPr>
      <w:r w:rsidRPr="00971F79">
        <w:rPr>
          <w:b/>
          <w:bCs/>
          <w:sz w:val="24"/>
          <w:szCs w:val="24"/>
        </w:rPr>
        <w:t>Figure 2.</w:t>
      </w:r>
      <w:r w:rsidRPr="00971F79">
        <w:rPr>
          <w:sz w:val="24"/>
          <w:szCs w:val="24"/>
        </w:rPr>
        <w:t xml:space="preserve"> 4-Step RACH procedure with 2 Request-Response</w:t>
      </w:r>
    </w:p>
    <w:p w14:paraId="36910B32" w14:textId="7C46AE04" w:rsidR="00E87153" w:rsidRPr="00C054D4" w:rsidRDefault="00E87153" w:rsidP="00971F79">
      <w:pPr>
        <w:rPr>
          <w:i/>
          <w:iCs/>
        </w:rPr>
      </w:pPr>
      <w:r w:rsidRPr="00D37160">
        <w:rPr>
          <w:b/>
          <w:bCs/>
          <w:i/>
          <w:iCs/>
          <w:u w:val="single"/>
        </w:rPr>
        <w:t>Observation 1:</w:t>
      </w:r>
      <w:r w:rsidRPr="00C054D4">
        <w:rPr>
          <w:i/>
          <w:iCs/>
        </w:rPr>
        <w:t xml:space="preserve"> Multiple RTTs to the UL grant request-response mechanisms </w:t>
      </w:r>
      <w:r w:rsidR="00C054D4" w:rsidRPr="00C054D4">
        <w:rPr>
          <w:i/>
          <w:iCs/>
        </w:rPr>
        <w:t xml:space="preserve">cause large variations in application layer connection attempts. </w:t>
      </w:r>
      <w:r w:rsidRPr="00C054D4">
        <w:rPr>
          <w:i/>
          <w:iCs/>
        </w:rPr>
        <w:t xml:space="preserve"> </w:t>
      </w:r>
    </w:p>
    <w:p w14:paraId="3DCC55C4" w14:textId="77777777" w:rsidR="00964C30" w:rsidRDefault="00964C30" w:rsidP="00C054D4">
      <w:pPr>
        <w:ind w:firstLine="567"/>
      </w:pPr>
    </w:p>
    <w:p w14:paraId="208AB171" w14:textId="0F2E837E" w:rsidR="00971F79" w:rsidRDefault="00C054D4" w:rsidP="00C054D4">
      <w:pPr>
        <w:ind w:firstLine="567"/>
      </w:pPr>
      <w:r>
        <w:t xml:space="preserve">A </w:t>
      </w:r>
      <w:r w:rsidR="00971F79">
        <w:t xml:space="preserve">simple solution to handle this problem would be to use the 2-step RACH as a baseline </w:t>
      </w:r>
      <w:r w:rsidR="00E43021">
        <w:t xml:space="preserve">for </w:t>
      </w:r>
      <w:proofErr w:type="gramStart"/>
      <w:r w:rsidR="00BE0C85">
        <w:t>Non Terrestrial</w:t>
      </w:r>
      <w:proofErr w:type="gramEnd"/>
      <w:r w:rsidR="00BE0C85">
        <w:t xml:space="preserve"> Networks</w:t>
      </w:r>
      <w:r w:rsidR="00971F79">
        <w:t xml:space="preserve"> [</w:t>
      </w:r>
      <w:r w:rsidR="00A340D7">
        <w:t>4]</w:t>
      </w:r>
      <w:r w:rsidR="008D7278">
        <w:t xml:space="preserve"> thus cutting down on multiple </w:t>
      </w:r>
      <w:r w:rsidR="00964C30">
        <w:t>propagation delay latencies</w:t>
      </w:r>
      <w:r w:rsidR="00971F79">
        <w:t>.</w:t>
      </w:r>
      <w:r w:rsidR="008D7278">
        <w:t xml:space="preserve"> An additional advantage with 2-Step RACH would be for the UE to </w:t>
      </w:r>
      <w:r w:rsidR="00964C30">
        <w:t xml:space="preserve">have the ability to </w:t>
      </w:r>
      <w:r w:rsidR="008D7278">
        <w:t xml:space="preserve">indicate grant </w:t>
      </w:r>
      <w:r w:rsidR="00964C30">
        <w:t>requirements</w:t>
      </w:r>
      <w:r w:rsidR="008D7278">
        <w:t xml:space="preserve"> in MSG</w:t>
      </w:r>
      <w:r w:rsidR="00964C30">
        <w:t>-</w:t>
      </w:r>
      <w:r w:rsidR="008D7278">
        <w:t>A</w:t>
      </w:r>
      <w:r w:rsidR="00964C30">
        <w:t xml:space="preserve">, </w:t>
      </w:r>
      <w:r w:rsidR="008D7278">
        <w:t>thus</w:t>
      </w:r>
      <w:r w:rsidR="00964C30">
        <w:t xml:space="preserve">, </w:t>
      </w:r>
      <w:r w:rsidR="008D7278">
        <w:t>providing additional information to the network.</w:t>
      </w:r>
      <w:r w:rsidR="00971F79">
        <w:t xml:space="preserve"> </w:t>
      </w:r>
      <w:r w:rsidR="008D7278">
        <w:t>However,</w:t>
      </w:r>
      <w:r w:rsidR="00971F79">
        <w:t xml:space="preserve"> regression </w:t>
      </w:r>
      <w:r w:rsidR="003A5612">
        <w:t xml:space="preserve">issues </w:t>
      </w:r>
      <w:r w:rsidR="008D7278">
        <w:t xml:space="preserve">in terms of </w:t>
      </w:r>
      <w:r w:rsidR="00971F79">
        <w:t xml:space="preserve">older UEs </w:t>
      </w:r>
      <w:r w:rsidR="003A5612">
        <w:t xml:space="preserve">(non </w:t>
      </w:r>
      <w:r w:rsidR="008D7278">
        <w:t>2-Step RACH capable</w:t>
      </w:r>
      <w:r w:rsidR="003A5612">
        <w:t xml:space="preserve">) </w:t>
      </w:r>
      <w:r w:rsidR="00971F79">
        <w:t xml:space="preserve">can make </w:t>
      </w:r>
      <w:r w:rsidR="00964C30">
        <w:t xml:space="preserve">such strict </w:t>
      </w:r>
      <w:r w:rsidR="00971F79">
        <w:t xml:space="preserve">deployments difficult </w:t>
      </w:r>
      <w:r w:rsidR="008D7278">
        <w:t xml:space="preserve">and a fallback solution that covers </w:t>
      </w:r>
      <w:r w:rsidR="00971F79">
        <w:t xml:space="preserve">4-step RACH </w:t>
      </w:r>
      <w:r w:rsidR="00964C30">
        <w:t>would also be</w:t>
      </w:r>
      <w:r w:rsidR="008D7278">
        <w:t xml:space="preserve"> needed. </w:t>
      </w:r>
      <w:r w:rsidR="00964C30">
        <w:t>For</w:t>
      </w:r>
      <w:r w:rsidR="008D7278">
        <w:t xml:space="preserve"> 4-Step RACH, </w:t>
      </w:r>
      <w:r w:rsidR="00971F79">
        <w:t xml:space="preserve">MSG1 could indicate additional data requirements from UE specifically when in </w:t>
      </w:r>
      <w:proofErr w:type="gramStart"/>
      <w:r w:rsidR="00BE0C85">
        <w:t>Non Terrestrial</w:t>
      </w:r>
      <w:proofErr w:type="gramEnd"/>
      <w:r w:rsidR="00BE0C85">
        <w:t xml:space="preserve"> Networks</w:t>
      </w:r>
      <w:r w:rsidR="00971F79">
        <w:t xml:space="preserve">. </w:t>
      </w:r>
      <w:r w:rsidR="008D7278">
        <w:t>As</w:t>
      </w:r>
      <w:r w:rsidR="00A04093">
        <w:t xml:space="preserve"> discussed in </w:t>
      </w:r>
      <w:r w:rsidR="0052496D">
        <w:t>[5]</w:t>
      </w:r>
      <w:r w:rsidR="00A04093">
        <w:t xml:space="preserve"> if th</w:t>
      </w:r>
      <w:r w:rsidR="008D7278">
        <w:t>e</w:t>
      </w:r>
      <w:r w:rsidR="00A04093">
        <w:t xml:space="preserve"> TA </w:t>
      </w:r>
      <w:r w:rsidR="008D7278">
        <w:t xml:space="preserve">information </w:t>
      </w:r>
      <w:r w:rsidR="00A04093">
        <w:t xml:space="preserve">is </w:t>
      </w:r>
      <w:r w:rsidR="00105D26">
        <w:t>broadcasted</w:t>
      </w:r>
      <w:r w:rsidR="00A04093">
        <w:t>, allowing</w:t>
      </w:r>
      <w:r w:rsidR="00105D26">
        <w:t xml:space="preserve"> no preamble ambiguity at the network</w:t>
      </w:r>
      <w:r w:rsidR="00A04093">
        <w:t xml:space="preserve">, additional resources to reduce latency on UE </w:t>
      </w:r>
      <w:r w:rsidR="008D7278">
        <w:t xml:space="preserve">application </w:t>
      </w:r>
      <w:r w:rsidR="00A04093">
        <w:t>data</w:t>
      </w:r>
      <w:r w:rsidR="008D7278">
        <w:t xml:space="preserve"> at MSG3 </w:t>
      </w:r>
      <w:r w:rsidR="00105D26">
        <w:t xml:space="preserve">can be provided to the UE </w:t>
      </w:r>
      <w:r w:rsidR="008D7278">
        <w:t xml:space="preserve">instead of </w:t>
      </w:r>
      <w:r w:rsidR="00105D26">
        <w:t xml:space="preserve">after </w:t>
      </w:r>
      <w:r w:rsidR="008D7278">
        <w:t>the RRCConnectionSetupComplete message</w:t>
      </w:r>
      <w:r w:rsidR="00A04093">
        <w:t>.</w:t>
      </w:r>
      <w:r w:rsidR="008D7278">
        <w:t xml:space="preserve"> </w:t>
      </w:r>
    </w:p>
    <w:p w14:paraId="617A892B" w14:textId="34ED212C" w:rsidR="00971F79" w:rsidRDefault="00971F79" w:rsidP="00971F79"/>
    <w:p w14:paraId="081E53B4" w14:textId="1BF8C6A7" w:rsidR="00971F79" w:rsidRDefault="00971F79" w:rsidP="00971F79">
      <w:pPr>
        <w:rPr>
          <w:i/>
        </w:rPr>
      </w:pPr>
      <w:r w:rsidRPr="00D37160">
        <w:rPr>
          <w:b/>
          <w:bCs/>
          <w:i/>
          <w:iCs/>
          <w:u w:val="single"/>
        </w:rPr>
        <w:t>Proposal 1</w:t>
      </w:r>
      <w:r w:rsidRPr="00971F79">
        <w:rPr>
          <w:b/>
          <w:bCs/>
          <w:i/>
          <w:iCs/>
        </w:rPr>
        <w:t>.</w:t>
      </w:r>
      <w:r>
        <w:t xml:space="preserve"> </w:t>
      </w:r>
      <w:r>
        <w:rPr>
          <w:i/>
        </w:rPr>
        <w:t xml:space="preserve">RAN2 to </w:t>
      </w:r>
      <w:r w:rsidR="007372C6">
        <w:rPr>
          <w:i/>
        </w:rPr>
        <w:t>focus on 2-Step RACH design for NTN RACH procedures</w:t>
      </w:r>
      <w:r w:rsidRPr="001B2998">
        <w:rPr>
          <w:i/>
        </w:rPr>
        <w:t>.</w:t>
      </w:r>
    </w:p>
    <w:p w14:paraId="3F3904BF" w14:textId="77777777" w:rsidR="00D37160" w:rsidRDefault="00D37160" w:rsidP="00971F79">
      <w:pPr>
        <w:rPr>
          <w:i/>
        </w:rPr>
      </w:pPr>
    </w:p>
    <w:p w14:paraId="2E3DC0D0" w14:textId="252B81F3" w:rsidR="00971F79" w:rsidRDefault="00971F79" w:rsidP="00971F79">
      <w:pPr>
        <w:rPr>
          <w:i/>
        </w:rPr>
      </w:pPr>
      <w:r w:rsidRPr="00D37160">
        <w:rPr>
          <w:b/>
          <w:bCs/>
          <w:i/>
          <w:u w:val="single"/>
        </w:rPr>
        <w:t>Proposal 2.</w:t>
      </w:r>
      <w:r>
        <w:rPr>
          <w:i/>
        </w:rPr>
        <w:t xml:space="preserve"> RAN2 to consider mechanisms for UE to request additional grants in Msg1 </w:t>
      </w:r>
      <w:r w:rsidR="00FB3AE8">
        <w:rPr>
          <w:i/>
        </w:rPr>
        <w:t xml:space="preserve">step of 4-Step RACH procedure when UE is unable to use 2-Step RACH in </w:t>
      </w:r>
      <w:proofErr w:type="gramStart"/>
      <w:r w:rsidR="00BE0C85">
        <w:rPr>
          <w:i/>
        </w:rPr>
        <w:t>Non Terrestrial</w:t>
      </w:r>
      <w:proofErr w:type="gramEnd"/>
      <w:r w:rsidR="00BE0C85">
        <w:rPr>
          <w:i/>
        </w:rPr>
        <w:t xml:space="preserve"> Networks</w:t>
      </w:r>
      <w:r>
        <w:rPr>
          <w:i/>
        </w:rPr>
        <w:t>.</w:t>
      </w:r>
    </w:p>
    <w:p w14:paraId="2611493E" w14:textId="5E8EEB07" w:rsidR="00971F79" w:rsidRDefault="00971F79" w:rsidP="00971F79">
      <w:pPr>
        <w:rPr>
          <w:iCs/>
        </w:rPr>
      </w:pPr>
    </w:p>
    <w:p w14:paraId="7321BCCC" w14:textId="13A549D0" w:rsidR="00971F79" w:rsidRPr="004A4D5C" w:rsidRDefault="008D7278" w:rsidP="00971F79">
      <w:pPr>
        <w:rPr>
          <w:iCs/>
        </w:rPr>
      </w:pPr>
      <w:r>
        <w:rPr>
          <w:iCs/>
        </w:rPr>
        <w:t xml:space="preserve">Once this initial connection setup </w:t>
      </w:r>
      <w:r w:rsidR="004A4D5C" w:rsidRPr="004A4D5C">
        <w:rPr>
          <w:iCs/>
        </w:rPr>
        <w:t>is complete, the network can provide grants based on the BSR requests sent by the UE.</w:t>
      </w:r>
      <w:r w:rsidR="004A4D5C">
        <w:rPr>
          <w:iCs/>
        </w:rPr>
        <w:t xml:space="preserve"> </w:t>
      </w:r>
    </w:p>
    <w:p w14:paraId="6043317A" w14:textId="6EF5962B" w:rsidR="004063E9" w:rsidRDefault="00971F79" w:rsidP="009970CC">
      <w:pPr>
        <w:pStyle w:val="Heading2"/>
        <w:jc w:val="both"/>
      </w:pPr>
      <w:r>
        <w:t>Enhancements to Network grant procedures</w:t>
      </w:r>
    </w:p>
    <w:p w14:paraId="6F722818" w14:textId="3A1BC7F1" w:rsidR="002A70F1" w:rsidRDefault="004A4D5C" w:rsidP="001F0636">
      <w:pPr>
        <w:jc w:val="both"/>
      </w:pPr>
      <w:r>
        <w:t xml:space="preserve">An alternate mechanism would be for the network to provide additional grant opportunities to the UE for scenarios where multiple request-response mechanisms are needed. These </w:t>
      </w:r>
      <w:r w:rsidR="00105D26">
        <w:t xml:space="preserve">provided </w:t>
      </w:r>
      <w:r>
        <w:t xml:space="preserve">opportunities can be based on additional UE information as described in the earlier sections or proactively based on network architecture – LEO, GEO, Transparent mode, On-board mode </w:t>
      </w:r>
      <w:proofErr w:type="gramStart"/>
      <w:r>
        <w:t>etc..</w:t>
      </w:r>
      <w:proofErr w:type="gramEnd"/>
      <w:r>
        <w:t xml:space="preserve"> </w:t>
      </w:r>
    </w:p>
    <w:p w14:paraId="7D216FE6" w14:textId="06CEB58E" w:rsidR="004A4D5C" w:rsidRDefault="004A4D5C" w:rsidP="001F0636">
      <w:pPr>
        <w:jc w:val="both"/>
      </w:pPr>
    </w:p>
    <w:p w14:paraId="13B56A0E" w14:textId="55AE4D83" w:rsidR="004A4D5C" w:rsidRDefault="004A4D5C" w:rsidP="001F0636">
      <w:pPr>
        <w:jc w:val="both"/>
      </w:pPr>
      <w:r>
        <w:t xml:space="preserve">Small Data Enhancements </w:t>
      </w:r>
      <w:r w:rsidR="006E090D">
        <w:t>[6]</w:t>
      </w:r>
      <w:r>
        <w:t xml:space="preserve"> was specified by 3GPP in Rel-1</w:t>
      </w:r>
      <w:r w:rsidR="006E090D">
        <w:t>7 as a new WI</w:t>
      </w:r>
      <w:r>
        <w:t xml:space="preserve">. Though most of those methodologies are applicable to RRC Connected or RRC Inactive UE, some of the same techniques can be applied and expanded for </w:t>
      </w:r>
      <w:proofErr w:type="gramStart"/>
      <w:r w:rsidR="00BE0C85">
        <w:t>Non Terrestrial</w:t>
      </w:r>
      <w:proofErr w:type="gramEnd"/>
      <w:r w:rsidR="00BE0C85">
        <w:t xml:space="preserve"> Networks</w:t>
      </w:r>
      <w:r>
        <w:t xml:space="preserve"> especially in terms of proactive grants. </w:t>
      </w:r>
    </w:p>
    <w:p w14:paraId="21D2CC99" w14:textId="77777777" w:rsidR="004A4D5C" w:rsidRDefault="004A4D5C" w:rsidP="001F0636">
      <w:pPr>
        <w:jc w:val="both"/>
      </w:pPr>
    </w:p>
    <w:p w14:paraId="4317CABF" w14:textId="32DEEF1B" w:rsidR="004A4D5C" w:rsidRPr="004A4D5C" w:rsidRDefault="004A4D5C" w:rsidP="001F0636">
      <w:pPr>
        <w:jc w:val="both"/>
        <w:rPr>
          <w:i/>
          <w:iCs/>
        </w:rPr>
      </w:pPr>
      <w:r w:rsidRPr="00D37160">
        <w:rPr>
          <w:b/>
          <w:bCs/>
          <w:i/>
          <w:iCs/>
          <w:u w:val="single"/>
        </w:rPr>
        <w:t>Proposal 3:</w:t>
      </w:r>
      <w:r w:rsidRPr="004A4D5C">
        <w:rPr>
          <w:i/>
          <w:iCs/>
        </w:rPr>
        <w:t xml:space="preserve"> RAN2 to consider and expand on techniques identified for Small Data Enhancements for </w:t>
      </w:r>
      <w:proofErr w:type="gramStart"/>
      <w:r w:rsidR="00BE0C85">
        <w:rPr>
          <w:i/>
          <w:iCs/>
        </w:rPr>
        <w:t>Non Terrestrial</w:t>
      </w:r>
      <w:proofErr w:type="gramEnd"/>
      <w:r w:rsidR="00BE0C85">
        <w:rPr>
          <w:i/>
          <w:iCs/>
        </w:rPr>
        <w:t xml:space="preserve"> Networks</w:t>
      </w:r>
      <w:r w:rsidRPr="004A4D5C">
        <w:rPr>
          <w:i/>
          <w:iCs/>
        </w:rPr>
        <w:t xml:space="preserve">. </w:t>
      </w:r>
    </w:p>
    <w:p w14:paraId="74B4DDFE" w14:textId="6B9597E4" w:rsidR="00010BEE" w:rsidRDefault="00010BEE" w:rsidP="001F0636">
      <w:pPr>
        <w:jc w:val="both"/>
        <w:rPr>
          <w:iCs/>
        </w:rPr>
      </w:pPr>
    </w:p>
    <w:p w14:paraId="1AFE0F41" w14:textId="42CD53A4" w:rsidR="00D37160" w:rsidRDefault="004A4D5C" w:rsidP="001F0636">
      <w:pPr>
        <w:jc w:val="both"/>
        <w:rPr>
          <w:iCs/>
        </w:rPr>
      </w:pPr>
      <w:r>
        <w:rPr>
          <w:iCs/>
        </w:rPr>
        <w:t xml:space="preserve">Alternately, </w:t>
      </w:r>
      <w:r w:rsidR="00D37160">
        <w:rPr>
          <w:iCs/>
        </w:rPr>
        <w:t xml:space="preserve">mechanism such as Pre-BSR </w:t>
      </w:r>
      <w:r w:rsidR="000F4BD4">
        <w:rPr>
          <w:iCs/>
        </w:rPr>
        <w:t xml:space="preserve">[3] </w:t>
      </w:r>
      <w:r w:rsidR="00D37160">
        <w:rPr>
          <w:iCs/>
        </w:rPr>
        <w:t xml:space="preserve">which has been specified for IAB Nodes </w:t>
      </w:r>
      <w:r w:rsidR="00060ACC">
        <w:rPr>
          <w:iCs/>
        </w:rPr>
        <w:t>[7]</w:t>
      </w:r>
      <w:r w:rsidR="00D37160">
        <w:rPr>
          <w:iCs/>
        </w:rPr>
        <w:t xml:space="preserve"> and encourage pro-active indications of accumulated buffers can be expanded to include NTN capable UEs. A control mechanism to ensure that UEs do not misuse this feature can be defined. </w:t>
      </w:r>
    </w:p>
    <w:p w14:paraId="64F0F399" w14:textId="77F8B328" w:rsidR="004A4D5C" w:rsidRDefault="00D37160" w:rsidP="001F0636">
      <w:pPr>
        <w:jc w:val="both"/>
        <w:rPr>
          <w:iCs/>
        </w:rPr>
      </w:pPr>
      <w:r>
        <w:rPr>
          <w:iCs/>
        </w:rPr>
        <w:t xml:space="preserve"> </w:t>
      </w:r>
    </w:p>
    <w:p w14:paraId="2C2BF86F" w14:textId="46C717E3" w:rsidR="00D3151F" w:rsidRPr="00D37160" w:rsidRDefault="00D37160" w:rsidP="001F0636">
      <w:pPr>
        <w:jc w:val="both"/>
        <w:rPr>
          <w:i/>
        </w:rPr>
      </w:pPr>
      <w:r>
        <w:rPr>
          <w:b/>
          <w:bCs/>
          <w:i/>
          <w:u w:val="single"/>
        </w:rPr>
        <w:t>Proposal 4:</w:t>
      </w:r>
      <w:r>
        <w:rPr>
          <w:i/>
        </w:rPr>
        <w:t xml:space="preserve"> RAN2 to consider supplementary proactive grant requests from UE to network to reduce UL latency for </w:t>
      </w:r>
      <w:proofErr w:type="gramStart"/>
      <w:r w:rsidR="00BE0C85">
        <w:rPr>
          <w:i/>
        </w:rPr>
        <w:t>Non Terrestrial</w:t>
      </w:r>
      <w:proofErr w:type="gramEnd"/>
      <w:r w:rsidR="00BE0C85">
        <w:rPr>
          <w:i/>
        </w:rPr>
        <w:t xml:space="preserve"> Networks</w:t>
      </w:r>
      <w:r>
        <w:rPr>
          <w:i/>
        </w:rPr>
        <w:t xml:space="preserve">.  </w:t>
      </w: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3DED09DA" w14:textId="581FD3A4" w:rsidR="00CA1D43" w:rsidRDefault="00D37160" w:rsidP="00CA1D43">
      <w:pPr>
        <w:rPr>
          <w:i/>
          <w:iCs/>
        </w:rPr>
      </w:pPr>
      <w:r w:rsidRPr="00D37160">
        <w:rPr>
          <w:b/>
          <w:bCs/>
          <w:i/>
          <w:iCs/>
          <w:u w:val="single"/>
        </w:rPr>
        <w:t>Observation 1:</w:t>
      </w:r>
      <w:r w:rsidRPr="00C054D4">
        <w:rPr>
          <w:i/>
          <w:iCs/>
        </w:rPr>
        <w:t xml:space="preserve"> Multiple RTTs to the UL grant request-response mechanisms cause large variations in application layer connection attempts.</w:t>
      </w:r>
    </w:p>
    <w:p w14:paraId="580717F0" w14:textId="6D27FCE6" w:rsidR="00D37160" w:rsidRDefault="00D37160" w:rsidP="00CA1D43">
      <w:pPr>
        <w:rPr>
          <w:i/>
          <w:iCs/>
        </w:rPr>
      </w:pPr>
    </w:p>
    <w:p w14:paraId="44D93758" w14:textId="097F74FF" w:rsidR="00D37160" w:rsidRDefault="00D37160" w:rsidP="00D37160">
      <w:pPr>
        <w:rPr>
          <w:i/>
        </w:rPr>
      </w:pPr>
      <w:r w:rsidRPr="00D37160">
        <w:rPr>
          <w:b/>
          <w:bCs/>
          <w:i/>
          <w:iCs/>
          <w:u w:val="single"/>
        </w:rPr>
        <w:t>Proposal 1</w:t>
      </w:r>
      <w:r w:rsidRPr="00971F79">
        <w:rPr>
          <w:b/>
          <w:bCs/>
          <w:i/>
          <w:iCs/>
        </w:rPr>
        <w:t>.</w:t>
      </w:r>
      <w:r>
        <w:t xml:space="preserve"> </w:t>
      </w:r>
      <w:r w:rsidR="00991103">
        <w:rPr>
          <w:i/>
        </w:rPr>
        <w:t>RAN2 to focus on 2-Step RACH design for NTN RACH procedures</w:t>
      </w:r>
      <w:r w:rsidR="00991103" w:rsidRPr="001B2998">
        <w:rPr>
          <w:i/>
        </w:rPr>
        <w:t>.</w:t>
      </w:r>
    </w:p>
    <w:p w14:paraId="5C2D02C9" w14:textId="77777777" w:rsidR="00D37160" w:rsidRDefault="00D37160" w:rsidP="00D37160">
      <w:pPr>
        <w:rPr>
          <w:i/>
        </w:rPr>
      </w:pPr>
    </w:p>
    <w:p w14:paraId="45D0AE5D" w14:textId="28144EDD" w:rsidR="00D37160" w:rsidRDefault="00D37160" w:rsidP="00D37160">
      <w:pPr>
        <w:rPr>
          <w:i/>
        </w:rPr>
      </w:pPr>
      <w:r w:rsidRPr="00D37160">
        <w:rPr>
          <w:b/>
          <w:bCs/>
          <w:i/>
          <w:u w:val="single"/>
        </w:rPr>
        <w:t>Proposal 2.</w:t>
      </w:r>
      <w:r>
        <w:rPr>
          <w:i/>
        </w:rPr>
        <w:t xml:space="preserve"> RAN2 to consider mechanisms for UE to request additional grants in Msg1 step of 4-Step RACH procedure when UE is unable to use 2-Step RACH in </w:t>
      </w:r>
      <w:proofErr w:type="gramStart"/>
      <w:r w:rsidR="00BE0C85">
        <w:rPr>
          <w:i/>
        </w:rPr>
        <w:t>Non Terrestrial</w:t>
      </w:r>
      <w:proofErr w:type="gramEnd"/>
      <w:r w:rsidR="00BE0C85">
        <w:rPr>
          <w:i/>
        </w:rPr>
        <w:t xml:space="preserve"> Networks</w:t>
      </w:r>
      <w:r>
        <w:rPr>
          <w:i/>
        </w:rPr>
        <w:t>.</w:t>
      </w:r>
    </w:p>
    <w:p w14:paraId="71BDFB5A" w14:textId="77777777" w:rsidR="00D37160" w:rsidRDefault="00D37160" w:rsidP="00D37160">
      <w:pPr>
        <w:rPr>
          <w:iCs/>
        </w:rPr>
      </w:pPr>
    </w:p>
    <w:p w14:paraId="754286BD" w14:textId="70A106E5" w:rsidR="00D37160" w:rsidRPr="004A4D5C" w:rsidRDefault="00D37160" w:rsidP="00D37160">
      <w:pPr>
        <w:jc w:val="both"/>
        <w:rPr>
          <w:i/>
          <w:iCs/>
        </w:rPr>
      </w:pPr>
      <w:r w:rsidRPr="00D37160">
        <w:rPr>
          <w:b/>
          <w:bCs/>
          <w:i/>
          <w:iCs/>
          <w:u w:val="single"/>
        </w:rPr>
        <w:t>Proposal 3:</w:t>
      </w:r>
      <w:r w:rsidRPr="004A4D5C">
        <w:rPr>
          <w:i/>
          <w:iCs/>
        </w:rPr>
        <w:t xml:space="preserve"> RAN2 to consider and expand on techniques identified for Small Data Enhancements for </w:t>
      </w:r>
      <w:proofErr w:type="gramStart"/>
      <w:r w:rsidR="00BE0C85">
        <w:rPr>
          <w:i/>
          <w:iCs/>
        </w:rPr>
        <w:t>Non Terrestrial</w:t>
      </w:r>
      <w:proofErr w:type="gramEnd"/>
      <w:r w:rsidR="00BE0C85">
        <w:rPr>
          <w:i/>
          <w:iCs/>
        </w:rPr>
        <w:t xml:space="preserve"> Networks</w:t>
      </w:r>
      <w:r w:rsidRPr="004A4D5C">
        <w:rPr>
          <w:i/>
          <w:iCs/>
        </w:rPr>
        <w:t xml:space="preserve">. </w:t>
      </w:r>
    </w:p>
    <w:p w14:paraId="321E0602" w14:textId="3122FB39" w:rsidR="00D37160" w:rsidRDefault="00D37160" w:rsidP="00CA1D43">
      <w:pPr>
        <w:rPr>
          <w:i/>
          <w:iCs/>
        </w:rPr>
      </w:pPr>
    </w:p>
    <w:p w14:paraId="260C85C3" w14:textId="4A50C179" w:rsidR="00D37160" w:rsidRPr="00C24249" w:rsidRDefault="00D37160" w:rsidP="00C24249">
      <w:pPr>
        <w:jc w:val="both"/>
        <w:rPr>
          <w:i/>
        </w:rPr>
      </w:pPr>
      <w:r>
        <w:rPr>
          <w:b/>
          <w:bCs/>
          <w:i/>
          <w:u w:val="single"/>
        </w:rPr>
        <w:t>Proposal 4:</w:t>
      </w:r>
      <w:r>
        <w:rPr>
          <w:i/>
        </w:rPr>
        <w:t xml:space="preserve"> RAN2 to consider supplementary proactive grant requests from UE to network to reduce UL latency for </w:t>
      </w:r>
      <w:proofErr w:type="gramStart"/>
      <w:r w:rsidR="00BE0C85">
        <w:rPr>
          <w:i/>
        </w:rPr>
        <w:t>Non Terrestrial</w:t>
      </w:r>
      <w:proofErr w:type="gramEnd"/>
      <w:r w:rsidR="00BE0C85">
        <w:rPr>
          <w:i/>
        </w:rPr>
        <w:t xml:space="preserve"> Networks</w:t>
      </w:r>
      <w:r>
        <w:rPr>
          <w:i/>
        </w:rPr>
        <w:t xml:space="preserve">.  </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0FE8B45B"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lastRenderedPageBreak/>
        <w:t>3GPP T</w:t>
      </w:r>
      <w:r w:rsidR="00E4771F">
        <w:t>R</w:t>
      </w:r>
      <w:r>
        <w:t xml:space="preserve"> 38.821, Solution for NR to support non terrestrial networks (NTN), v. 16.2.0, Dec. 2019.</w:t>
      </w:r>
      <w:bookmarkEnd w:id="4"/>
      <w:bookmarkEnd w:id="5"/>
    </w:p>
    <w:p w14:paraId="4376A6AE" w14:textId="56500071" w:rsidR="00A340D7" w:rsidRPr="00964C30" w:rsidRDefault="00A340D7"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562DD45A" w14:textId="036B349E" w:rsidR="00964C30" w:rsidRDefault="00964C30"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 xml:space="preserve">R2-2007104, On Preamble Ambiguity in </w:t>
      </w:r>
      <w:r w:rsidR="00BE0C85">
        <w:rPr>
          <w:noProof/>
        </w:rPr>
        <w:t>Non Terrestrial Networks</w:t>
      </w:r>
      <w:r>
        <w:rPr>
          <w:noProof/>
        </w:rPr>
        <w:t xml:space="preserve">, </w:t>
      </w:r>
      <w:r w:rsidR="00EC6901">
        <w:rPr>
          <w:noProof/>
        </w:rPr>
        <w:t>RAN2#111e</w:t>
      </w:r>
    </w:p>
    <w:p w14:paraId="3E4DC10D" w14:textId="50D669B2" w:rsidR="00105D26" w:rsidRDefault="00105D26"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RP-201305, Small Data Enhancements, RAN#88e, Jun. 2020</w:t>
      </w:r>
    </w:p>
    <w:p w14:paraId="4CA1B2D8" w14:textId="3B1B2E29" w:rsidR="00295A7A" w:rsidRDefault="00295A7A"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TS 38.340, Backhaul Adaptation Protocol (BAP) specification, v. 16.1.0, Jul. 2020</w:t>
      </w:r>
    </w:p>
    <w:p w14:paraId="195DEDC0" w14:textId="77777777" w:rsidR="00A340D7" w:rsidRDefault="00A340D7" w:rsidP="00A340D7">
      <w:pPr>
        <w:overflowPunct w:val="0"/>
        <w:autoSpaceDE w:val="0"/>
        <w:autoSpaceDN w:val="0"/>
        <w:adjustRightInd w:val="0"/>
        <w:spacing w:before="100" w:beforeAutospacing="1" w:after="120"/>
        <w:ind w:left="562"/>
        <w:jc w:val="both"/>
        <w:textAlignment w:val="baseline"/>
      </w:pPr>
    </w:p>
    <w:sectPr w:rsidR="00A340D7"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81BC3" w14:textId="77777777" w:rsidR="00F554A1" w:rsidRDefault="00F554A1">
      <w:r>
        <w:separator/>
      </w:r>
    </w:p>
  </w:endnote>
  <w:endnote w:type="continuationSeparator" w:id="0">
    <w:p w14:paraId="38458F43" w14:textId="77777777" w:rsidR="00F554A1" w:rsidRDefault="00F554A1">
      <w:r>
        <w:continuationSeparator/>
      </w:r>
    </w:p>
  </w:endnote>
  <w:endnote w:type="continuationNotice" w:id="1">
    <w:p w14:paraId="0FA9B133" w14:textId="77777777" w:rsidR="00F554A1" w:rsidRDefault="00F55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77B88" w14:textId="77777777" w:rsidR="00F554A1" w:rsidRDefault="00F554A1">
      <w:r>
        <w:separator/>
      </w:r>
    </w:p>
  </w:footnote>
  <w:footnote w:type="continuationSeparator" w:id="0">
    <w:p w14:paraId="16E2F1BD" w14:textId="77777777" w:rsidR="00F554A1" w:rsidRDefault="00F554A1">
      <w:r>
        <w:continuationSeparator/>
      </w:r>
    </w:p>
  </w:footnote>
  <w:footnote w:type="continuationNotice" w:id="1">
    <w:p w14:paraId="61AC0663" w14:textId="77777777" w:rsidR="00F554A1" w:rsidRDefault="00F554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105D49"/>
    <w:multiLevelType w:val="hybridMultilevel"/>
    <w:tmpl w:val="19506234"/>
    <w:lvl w:ilvl="0" w:tplc="6F2A1806">
      <w:start w:val="2"/>
      <w:numFmt w:val="bullet"/>
      <w:lvlText w:val="-"/>
      <w:lvlJc w:val="left"/>
      <w:pPr>
        <w:ind w:left="1720" w:hanging="360"/>
      </w:pPr>
      <w:rPr>
        <w:rFonts w:ascii="Calibri" w:eastAsia="Calibri" w:hAnsi="Calibri" w:cs="Calibri" w:hint="default"/>
        <w:sz w:val="22"/>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170D6"/>
    <w:multiLevelType w:val="hybridMultilevel"/>
    <w:tmpl w:val="7B98FEDA"/>
    <w:lvl w:ilvl="0" w:tplc="E87200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1"/>
  </w:num>
  <w:num w:numId="4">
    <w:abstractNumId w:val="12"/>
  </w:num>
  <w:num w:numId="5">
    <w:abstractNumId w:val="7"/>
  </w:num>
  <w:num w:numId="6">
    <w:abstractNumId w:val="14"/>
  </w:num>
  <w:num w:numId="7">
    <w:abstractNumId w:val="20"/>
  </w:num>
  <w:num w:numId="8">
    <w:abstractNumId w:val="8"/>
  </w:num>
  <w:num w:numId="9">
    <w:abstractNumId w:val="17"/>
  </w:num>
  <w:num w:numId="10">
    <w:abstractNumId w:val="0"/>
  </w:num>
  <w:num w:numId="11">
    <w:abstractNumId w:val="22"/>
  </w:num>
  <w:num w:numId="12">
    <w:abstractNumId w:val="2"/>
  </w:num>
  <w:num w:numId="13">
    <w:abstractNumId w:val="19"/>
  </w:num>
  <w:num w:numId="14">
    <w:abstractNumId w:val="13"/>
  </w:num>
  <w:num w:numId="15">
    <w:abstractNumId w:val="23"/>
  </w:num>
  <w:num w:numId="16">
    <w:abstractNumId w:val="24"/>
  </w:num>
  <w:num w:numId="17">
    <w:abstractNumId w:val="6"/>
  </w:num>
  <w:num w:numId="18">
    <w:abstractNumId w:val="21"/>
  </w:num>
  <w:num w:numId="19">
    <w:abstractNumId w:val="9"/>
  </w:num>
  <w:num w:numId="20">
    <w:abstractNumId w:val="5"/>
  </w:num>
  <w:num w:numId="21">
    <w:abstractNumId w:val="18"/>
  </w:num>
  <w:num w:numId="22">
    <w:abstractNumId w:val="3"/>
  </w:num>
  <w:num w:numId="23">
    <w:abstractNumId w:val="15"/>
  </w:num>
  <w:num w:numId="24">
    <w:abstractNumId w:val="10"/>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B4"/>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0ACC"/>
    <w:rsid w:val="00060FD3"/>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054"/>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BD4"/>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5D26"/>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D7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2E7"/>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ECD"/>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C2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A7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C3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612"/>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3EA"/>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D5C"/>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A1E"/>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96D"/>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30D"/>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CC0"/>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0DFD"/>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0D"/>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C33"/>
    <w:rsid w:val="00727EC3"/>
    <w:rsid w:val="007301DD"/>
    <w:rsid w:val="00730860"/>
    <w:rsid w:val="00731E32"/>
    <w:rsid w:val="00733BDE"/>
    <w:rsid w:val="00734874"/>
    <w:rsid w:val="007348B1"/>
    <w:rsid w:val="00734918"/>
    <w:rsid w:val="00734B23"/>
    <w:rsid w:val="007356CD"/>
    <w:rsid w:val="007358ED"/>
    <w:rsid w:val="007361C8"/>
    <w:rsid w:val="007362A6"/>
    <w:rsid w:val="00736657"/>
    <w:rsid w:val="0073666A"/>
    <w:rsid w:val="00736D7D"/>
    <w:rsid w:val="007372C6"/>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241"/>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08"/>
    <w:rsid w:val="00813436"/>
    <w:rsid w:val="00813AE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07B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D727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3047"/>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B01"/>
    <w:rsid w:val="00936EA7"/>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C30"/>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1F79"/>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103"/>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39D"/>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782"/>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6503"/>
    <w:rsid w:val="009F7114"/>
    <w:rsid w:val="009F7437"/>
    <w:rsid w:val="00A00D13"/>
    <w:rsid w:val="00A00D59"/>
    <w:rsid w:val="00A01189"/>
    <w:rsid w:val="00A0185F"/>
    <w:rsid w:val="00A01D47"/>
    <w:rsid w:val="00A02E5F"/>
    <w:rsid w:val="00A0407B"/>
    <w:rsid w:val="00A04093"/>
    <w:rsid w:val="00A048A8"/>
    <w:rsid w:val="00A04B30"/>
    <w:rsid w:val="00A04F49"/>
    <w:rsid w:val="00A05340"/>
    <w:rsid w:val="00A0635D"/>
    <w:rsid w:val="00A0642B"/>
    <w:rsid w:val="00A066C5"/>
    <w:rsid w:val="00A0672A"/>
    <w:rsid w:val="00A06CD3"/>
    <w:rsid w:val="00A06FA2"/>
    <w:rsid w:val="00A1051C"/>
    <w:rsid w:val="00A1094B"/>
    <w:rsid w:val="00A10999"/>
    <w:rsid w:val="00A10AB1"/>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0D7"/>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041"/>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166"/>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61D"/>
    <w:rsid w:val="00AB08B1"/>
    <w:rsid w:val="00AB0ACC"/>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47B"/>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D8C"/>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0C85"/>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4D4"/>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249"/>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1E"/>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5DA"/>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6F6E"/>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16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7F7"/>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5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191"/>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592C"/>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021"/>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1F"/>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153"/>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901"/>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2B4"/>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4A1"/>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3AE8"/>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TotalTime>
  <Pages>4</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12</cp:revision>
  <cp:lastPrinted>2020-01-28T01:17:00Z</cp:lastPrinted>
  <dcterms:created xsi:type="dcterms:W3CDTF">2020-08-06T18:18:00Z</dcterms:created>
  <dcterms:modified xsi:type="dcterms:W3CDTF">2021-01-15T00:20:00Z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